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3D" w:rsidRPr="00717BA1" w:rsidRDefault="00C02E3D" w:rsidP="00717BA1">
      <w:pPr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17BA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Проект</w:t>
      </w:r>
    </w:p>
    <w:p w:rsidR="00C02E3D" w:rsidRDefault="00C02E3D" w:rsidP="00D476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ГАПОУ УТЭК Уфимский топливно-энергетический колледж</w:t>
      </w:r>
    </w:p>
    <w:p w:rsidR="00C02E3D" w:rsidRDefault="00C02E3D" w:rsidP="00D476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Инфраструктурный лист</w:t>
      </w:r>
    </w:p>
    <w:p w:rsidR="00C02E3D" w:rsidRDefault="00C02E3D" w:rsidP="00D476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компетенции:</w:t>
      </w:r>
    </w:p>
    <w:p w:rsidR="00C02E3D" w:rsidRPr="001A453D" w:rsidRDefault="00C02E3D" w:rsidP="00D4762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«Лабораторный  химический анализ»</w:t>
      </w:r>
    </w:p>
    <w:p w:rsidR="00C02E3D" w:rsidRDefault="00C02E3D" w:rsidP="003E3E9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Оборудование предоставляемое:</w:t>
      </w:r>
    </w:p>
    <w:p w:rsidR="00C02E3D" w:rsidRDefault="00C02E3D" w:rsidP="003E3E9B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Столы лабораторные островные- 6 шт</w:t>
      </w:r>
    </w:p>
    <w:p w:rsidR="00C02E3D" w:rsidRDefault="00C02E3D" w:rsidP="003E3E9B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Вытяжные шкафы – 6 шт</w:t>
      </w:r>
    </w:p>
    <w:p w:rsidR="00C02E3D" w:rsidRDefault="00C02E3D" w:rsidP="003E3E9B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Стол учительский- 1 шт</w:t>
      </w:r>
    </w:p>
    <w:p w:rsidR="00C02E3D" w:rsidRDefault="00C02E3D" w:rsidP="003E3E9B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Корзина для мусора – 6 шт</w:t>
      </w:r>
    </w:p>
    <w:p w:rsidR="00C02E3D" w:rsidRDefault="00C02E3D" w:rsidP="003E3E9B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Лабораторные стулья- 15 шт</w:t>
      </w:r>
    </w:p>
    <w:p w:rsidR="00C02E3D" w:rsidRDefault="00C02E3D" w:rsidP="001A453D">
      <w:pPr>
        <w:pStyle w:val="ListParagraph"/>
        <w:ind w:left="1440"/>
        <w:rPr>
          <w:rFonts w:ascii="Times New Roman" w:hAnsi="Times New Roman" w:cs="Times New Roman"/>
          <w:color w:val="000000"/>
          <w:sz w:val="28"/>
          <w:szCs w:val="28"/>
        </w:rPr>
      </w:pPr>
    </w:p>
    <w:p w:rsidR="00C02E3D" w:rsidRDefault="00C02E3D" w:rsidP="003E3E9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Участник должен иметь при себе следующее: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 Халат х</w:t>
      </w:r>
      <w:r w:rsidRPr="003E3E9B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 Очки защитные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 Головной убор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 Перчатки для работ кислотами и щелочами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 Обувь на низкой платформе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 Канцтовары: ручка, карандаш, калькулятор</w:t>
      </w:r>
    </w:p>
    <w:p w:rsidR="00C02E3D" w:rsidRPr="003E3E9B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 Гигиенические принадлежности ( салфетки, полотенца – х</w:t>
      </w:r>
      <w:r w:rsidRPr="003E3E9B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E3E9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</w:p>
    <w:p w:rsidR="00C02E3D" w:rsidRDefault="00C02E3D" w:rsidP="00D4762B">
      <w:pPr>
        <w:pStyle w:val="ListParagraph"/>
        <w:ind w:hanging="29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3.Оборудование,имеющееся в наличии ( в модуле № 1)</w:t>
      </w:r>
    </w:p>
    <w:p w:rsidR="00C02E3D" w:rsidRPr="003E3E9B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6"/>
        <w:gridCol w:w="5245"/>
        <w:gridCol w:w="1417"/>
        <w:gridCol w:w="1383"/>
      </w:tblGrid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/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п6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Ед.изм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Титровальная установка </w:t>
            </w:r>
          </w:p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(штатив, муфта, лапка)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Фотоэлектроколориметр, КФК-2МП</w:t>
            </w:r>
          </w:p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Весы аналитические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Пипетка Мора 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Мерный цилиндр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Пипетка капельная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Стакан химический (250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w:r w:rsidRPr="00AF2BCE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11.25pt">
                  <v:imagedata r:id="rId7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Pr="00AF2BCE">
              <w:pict>
                <v:shape id="_x0000_i1026" type="#_x0000_t75" style="width:44.25pt;height:11.25pt">
                  <v:imagedata r:id="rId7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Пробирка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Колба мерная  ( 100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w:r w:rsidRPr="00AF2BCE">
              <w:pict>
                <v:shape id="_x0000_i1027" type="#_x0000_t75" style="width:113.25pt;height:15pt">
                  <v:imagedata r:id="rId8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Pr="00AF2BCE">
              <w:pict>
                <v:shape id="_x0000_i1028" type="#_x0000_t75" style="width:113.25pt;height:15pt">
                  <v:imagedata r:id="rId8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/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Бюретка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06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Колба коническая (300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w:r w:rsidRPr="00AF2BCE">
              <w:pict>
                <v:shape id="_x0000_i1029" type="#_x0000_t75" style="width:22.5pt;height:12.75pt">
                  <v:imagedata r:id="rId9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Pr="00AF2BCE">
              <w:pict>
                <v:shape id="_x0000_i1030" type="#_x0000_t75" style="width:22.5pt;height:12.75pt">
                  <v:imagedata r:id="rId9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w:r w:rsidRPr="00AF2BCE">
              <w:pict>
                <v:shape id="_x0000_i1031" type="#_x0000_t75" style="width:46.5pt;height:11.25pt">
                  <v:imagedata r:id="rId10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Pr="00AF2BCE">
              <w:pict>
                <v:shape id="_x0000_i1032" type="#_x0000_t75" style="width:46.5pt;height:11.25pt">
                  <v:imagedata r:id="rId10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</w:tbl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</w:p>
    <w:p w:rsidR="00C02E3D" w:rsidRDefault="00C02E3D" w:rsidP="003E3E9B">
      <w:pPr>
        <w:pStyle w:val="ListParagraph"/>
        <w:rPr>
          <w:rFonts w:ascii="Times New Roman" w:hAnsi="Times New Roman" w:cs="Times New Roman"/>
          <w:color w:val="000000"/>
          <w:sz w:val="28"/>
          <w:szCs w:val="28"/>
        </w:rPr>
      </w:pPr>
    </w:p>
    <w:p w:rsidR="00C02E3D" w:rsidRPr="00BF69CC" w:rsidRDefault="00C02E3D" w:rsidP="00BF69C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F69CC">
        <w:rPr>
          <w:rFonts w:ascii="Times New Roman" w:hAnsi="Times New Roman" w:cs="Times New Roman"/>
          <w:color w:val="000000"/>
          <w:sz w:val="28"/>
          <w:szCs w:val="28"/>
        </w:rPr>
        <w:t>3.Оборудование,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имеющееся в наличии  ( в модуле № 2</w:t>
      </w:r>
      <w:r w:rsidRPr="00BF69CC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C02E3D" w:rsidRPr="00BF69CC" w:rsidRDefault="00C02E3D" w:rsidP="00BF69CC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5245"/>
        <w:gridCol w:w="1417"/>
        <w:gridCol w:w="1383"/>
      </w:tblGrid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/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п6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Ед.изм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Колбонагреватель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Круглодонная колба ( 500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w:r w:rsidRPr="00AF2BCE">
              <w:pict>
                <v:shape id="_x0000_i1033" type="#_x0000_t75" style="width:49.5pt;height:11.25pt">
                  <v:imagedata r:id="rId11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Pr="00AF2BCE">
              <w:pict>
                <v:shape id="_x0000_i1034" type="#_x0000_t75" style="width:49.5pt;height:11.25pt">
                  <v:imagedata r:id="rId11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Приемник-ловушка Дина и Старка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Холодильник, ХПТ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C02E3D" w:rsidRPr="00AF2BCE" w:rsidRDefault="00C02E3D" w:rsidP="000236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Мерный цилиндр  (100</w: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w:r w:rsidRPr="00AF2BCE">
              <w:pict>
                <v:shape id="_x0000_i1035" type="#_x0000_t75" style="width:46.5pt;height:11.25pt">
                  <v:imagedata r:id="rId10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Pr="00AF2BCE">
              <w:pict>
                <v:shape id="_x0000_i1036" type="#_x0000_t75" style="width:46.5pt;height:11.25pt">
                  <v:imagedata r:id="rId10" o:title="" chromakey="white"/>
                </v:shape>
              </w:pict>
            </w: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Пемза (кипелки)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Стеклянная палочка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Секундомер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c>
          <w:tcPr>
            <w:tcW w:w="851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C02E3D" w:rsidRPr="00AF2BCE" w:rsidRDefault="00C02E3D" w:rsidP="00BF69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Ареометр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02E3D" w:rsidRPr="00AF2BCE">
        <w:trPr>
          <w:trHeight w:val="521"/>
        </w:trPr>
        <w:tc>
          <w:tcPr>
            <w:tcW w:w="851" w:type="dxa"/>
          </w:tcPr>
          <w:p w:rsidR="00C02E3D" w:rsidRPr="00AF2BCE" w:rsidRDefault="00C02E3D" w:rsidP="00AF2B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C02E3D" w:rsidRPr="00AF2BCE" w:rsidRDefault="00C02E3D" w:rsidP="00AF2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Термометр</w:t>
            </w:r>
          </w:p>
        </w:tc>
        <w:tc>
          <w:tcPr>
            <w:tcW w:w="1417" w:type="dxa"/>
          </w:tcPr>
          <w:p w:rsidR="00C02E3D" w:rsidRPr="00AF2BCE" w:rsidRDefault="00C02E3D" w:rsidP="00AF2B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383" w:type="dxa"/>
          </w:tcPr>
          <w:p w:rsidR="00C02E3D" w:rsidRPr="00AF2BCE" w:rsidRDefault="00C02E3D" w:rsidP="00AF2B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2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C02E3D" w:rsidRPr="003E3E9B" w:rsidRDefault="00C02E3D" w:rsidP="003E3E9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02E3D" w:rsidRPr="006965F8" w:rsidRDefault="00C02E3D" w:rsidP="006965F8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02E3D" w:rsidRPr="00351688" w:rsidRDefault="00C02E3D" w:rsidP="00351688">
      <w:pPr>
        <w:rPr>
          <w:rFonts w:ascii="Times New Roman" w:hAnsi="Times New Roman" w:cs="Times New Roman"/>
          <w:sz w:val="28"/>
          <w:szCs w:val="28"/>
        </w:rPr>
      </w:pPr>
    </w:p>
    <w:p w:rsidR="00C02E3D" w:rsidRDefault="00C02E3D" w:rsidP="00351688">
      <w:pPr>
        <w:rPr>
          <w:rFonts w:ascii="Times New Roman" w:hAnsi="Times New Roman" w:cs="Times New Roman"/>
          <w:sz w:val="28"/>
          <w:szCs w:val="28"/>
        </w:rPr>
      </w:pPr>
    </w:p>
    <w:p w:rsidR="00C02E3D" w:rsidRDefault="00C02E3D" w:rsidP="00351688">
      <w:pPr>
        <w:rPr>
          <w:rFonts w:ascii="Times New Roman" w:hAnsi="Times New Roman" w:cs="Times New Roman"/>
          <w:sz w:val="28"/>
          <w:szCs w:val="28"/>
        </w:rPr>
      </w:pPr>
    </w:p>
    <w:p w:rsidR="00C02E3D" w:rsidRDefault="00C02E3D" w:rsidP="00351688">
      <w:pPr>
        <w:rPr>
          <w:rFonts w:ascii="Times New Roman" w:hAnsi="Times New Roman" w:cs="Times New Roman"/>
          <w:sz w:val="28"/>
          <w:szCs w:val="28"/>
        </w:rPr>
      </w:pPr>
    </w:p>
    <w:p w:rsidR="00C02E3D" w:rsidRDefault="00C02E3D" w:rsidP="00351688">
      <w:pPr>
        <w:rPr>
          <w:rFonts w:ascii="Times New Roman" w:hAnsi="Times New Roman" w:cs="Times New Roman"/>
          <w:sz w:val="28"/>
          <w:szCs w:val="28"/>
        </w:rPr>
      </w:pPr>
    </w:p>
    <w:p w:rsidR="00C02E3D" w:rsidRDefault="00C02E3D" w:rsidP="00351688">
      <w:pPr>
        <w:rPr>
          <w:rFonts w:ascii="Times New Roman" w:hAnsi="Times New Roman" w:cs="Times New Roman"/>
          <w:sz w:val="28"/>
          <w:szCs w:val="28"/>
        </w:rPr>
      </w:pPr>
    </w:p>
    <w:p w:rsidR="00C02E3D" w:rsidRPr="00DA549D" w:rsidRDefault="00C02E3D" w:rsidP="002E436A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02E3D" w:rsidRPr="00DA549D" w:rsidSect="00F7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E3D" w:rsidRDefault="00C02E3D">
      <w:pPr>
        <w:spacing w:after="0" w:line="240" w:lineRule="auto"/>
      </w:pPr>
      <w:r>
        <w:separator/>
      </w:r>
    </w:p>
  </w:endnote>
  <w:endnote w:type="continuationSeparator" w:id="1">
    <w:p w:rsidR="00C02E3D" w:rsidRDefault="00C02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E3D" w:rsidRDefault="00C02E3D">
      <w:pPr>
        <w:spacing w:after="0" w:line="240" w:lineRule="auto"/>
      </w:pPr>
      <w:r>
        <w:separator/>
      </w:r>
    </w:p>
  </w:footnote>
  <w:footnote w:type="continuationSeparator" w:id="1">
    <w:p w:rsidR="00C02E3D" w:rsidRDefault="00C02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F1EA8"/>
    <w:multiLevelType w:val="multilevel"/>
    <w:tmpl w:val="7AEC1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D3363B3"/>
    <w:multiLevelType w:val="hybridMultilevel"/>
    <w:tmpl w:val="1428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97119"/>
    <w:multiLevelType w:val="multilevel"/>
    <w:tmpl w:val="7AEC1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359D7CC5"/>
    <w:multiLevelType w:val="hybridMultilevel"/>
    <w:tmpl w:val="7B4E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E76BF"/>
    <w:multiLevelType w:val="hybridMultilevel"/>
    <w:tmpl w:val="7FC062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073E5"/>
    <w:multiLevelType w:val="hybridMultilevel"/>
    <w:tmpl w:val="BBD8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688"/>
    <w:rsid w:val="000236A2"/>
    <w:rsid w:val="00071725"/>
    <w:rsid w:val="00077445"/>
    <w:rsid w:val="00097C73"/>
    <w:rsid w:val="000F2112"/>
    <w:rsid w:val="00104982"/>
    <w:rsid w:val="001A453D"/>
    <w:rsid w:val="001B2C43"/>
    <w:rsid w:val="001D45BD"/>
    <w:rsid w:val="002D46C3"/>
    <w:rsid w:val="002D706A"/>
    <w:rsid w:val="002D79C0"/>
    <w:rsid w:val="002E436A"/>
    <w:rsid w:val="002E44A5"/>
    <w:rsid w:val="00304CDF"/>
    <w:rsid w:val="0034238F"/>
    <w:rsid w:val="00351688"/>
    <w:rsid w:val="003E3E9B"/>
    <w:rsid w:val="005047C4"/>
    <w:rsid w:val="0056219A"/>
    <w:rsid w:val="005E099F"/>
    <w:rsid w:val="00651251"/>
    <w:rsid w:val="006965F8"/>
    <w:rsid w:val="00717BA1"/>
    <w:rsid w:val="00725188"/>
    <w:rsid w:val="007272B7"/>
    <w:rsid w:val="00820ACF"/>
    <w:rsid w:val="008318FD"/>
    <w:rsid w:val="00834DBC"/>
    <w:rsid w:val="00867FF6"/>
    <w:rsid w:val="00A13E95"/>
    <w:rsid w:val="00A74C0E"/>
    <w:rsid w:val="00A809C4"/>
    <w:rsid w:val="00AC4349"/>
    <w:rsid w:val="00AF2BCE"/>
    <w:rsid w:val="00BC47BB"/>
    <w:rsid w:val="00BF69CC"/>
    <w:rsid w:val="00C02E3D"/>
    <w:rsid w:val="00C6449A"/>
    <w:rsid w:val="00CC1CF9"/>
    <w:rsid w:val="00CD12B4"/>
    <w:rsid w:val="00D0046D"/>
    <w:rsid w:val="00D4762B"/>
    <w:rsid w:val="00D56E86"/>
    <w:rsid w:val="00DA549D"/>
    <w:rsid w:val="00EE4530"/>
    <w:rsid w:val="00F73DDC"/>
    <w:rsid w:val="00FC2EA1"/>
    <w:rsid w:val="00FD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DC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1688"/>
    <w:pPr>
      <w:keepNext/>
      <w:framePr w:w="7201" w:h="2025" w:hRule="exact" w:hSpace="142" w:wrap="auto" w:vAnchor="page" w:hAnchor="page" w:x="1305" w:y="1009"/>
      <w:spacing w:after="0" w:line="240" w:lineRule="auto"/>
      <w:outlineLvl w:val="0"/>
    </w:pPr>
    <w:rPr>
      <w:rFonts w:ascii="Arial" w:eastAsia="Times New Roman" w:hAnsi="Arial" w:cs="Arial"/>
      <w:b/>
      <w:bCs/>
      <w:sz w:val="40"/>
      <w:szCs w:val="4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1688"/>
    <w:rPr>
      <w:rFonts w:ascii="Arial" w:hAnsi="Arial" w:cs="Arial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A549D"/>
    <w:pPr>
      <w:ind w:left="720"/>
    </w:pPr>
  </w:style>
  <w:style w:type="table" w:styleId="TableGrid">
    <w:name w:val="Table Grid"/>
    <w:basedOn w:val="TableNormal"/>
    <w:uiPriority w:val="99"/>
    <w:rsid w:val="003E3E9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20AC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20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0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212</Words>
  <Characters>1209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Ирина Сергеевна Кудрявцева</dc:creator>
  <cp:keywords/>
  <dc:description/>
  <cp:lastModifiedBy>ЛИНА</cp:lastModifiedBy>
  <cp:revision>2</cp:revision>
  <dcterms:created xsi:type="dcterms:W3CDTF">2016-03-10T10:39:00Z</dcterms:created>
  <dcterms:modified xsi:type="dcterms:W3CDTF">2016-03-10T10:39:00Z</dcterms:modified>
</cp:coreProperties>
</file>